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6F4EC" w14:textId="2FD7AF4E" w:rsidR="007F5C58" w:rsidRDefault="007F5C58" w:rsidP="007F5C58">
      <w:pPr>
        <w:pStyle w:val="NoSpacing"/>
      </w:pPr>
      <w:r>
        <w:rPr>
          <w:u w:val="single"/>
        </w:rPr>
        <w:t>William WRONG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fl.13</w:t>
      </w:r>
      <w:r>
        <w:t>81-1414</w:t>
      </w:r>
      <w:r>
        <w:t>)</w:t>
      </w:r>
    </w:p>
    <w:p w14:paraId="08EEC686" w14:textId="4515548A" w:rsidR="007F5C58" w:rsidRDefault="007F5C58" w:rsidP="007F5C58">
      <w:pPr>
        <w:pStyle w:val="NoSpacing"/>
      </w:pPr>
      <w:r>
        <w:t xml:space="preserve">Rector of </w:t>
      </w:r>
      <w:r>
        <w:t>All Saints’</w:t>
      </w:r>
      <w:r>
        <w:t xml:space="preserve"> Church, Massingham, Norfolk.</w:t>
      </w:r>
    </w:p>
    <w:p w14:paraId="4B42AC6A" w14:textId="77777777" w:rsidR="007F5C58" w:rsidRDefault="007F5C58" w:rsidP="007F5C58">
      <w:pPr>
        <w:pStyle w:val="NoSpacing"/>
      </w:pPr>
    </w:p>
    <w:p w14:paraId="57DD3F04" w14:textId="77777777" w:rsidR="007F5C58" w:rsidRDefault="007F5C58" w:rsidP="007F5C58">
      <w:pPr>
        <w:pStyle w:val="NoSpacing"/>
      </w:pPr>
    </w:p>
    <w:p w14:paraId="5DC7547E" w14:textId="141AC450" w:rsidR="007F5C58" w:rsidRDefault="007F5C58" w:rsidP="007F5C58">
      <w:pPr>
        <w:pStyle w:val="NoSpacing"/>
      </w:pPr>
      <w:r>
        <w:tab/>
        <w:t>13</w:t>
      </w:r>
      <w:r>
        <w:t>81</w:t>
      </w:r>
      <w:bookmarkStart w:id="0" w:name="_GoBack"/>
      <w:bookmarkEnd w:id="0"/>
      <w:r>
        <w:tab/>
        <w:t>He became Rector.</w:t>
      </w:r>
    </w:p>
    <w:p w14:paraId="43015006" w14:textId="77777777" w:rsidR="007F5C58" w:rsidRDefault="007F5C58" w:rsidP="007F5C58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Massingham Magna, or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Dertford's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(London, 1808), pp. 1-13.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http://www.british-history.ac.uk/topographical-hist-norfolk/vol9/pp1-13 [accessed 13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2467BF63" w14:textId="77777777" w:rsidR="007F5C58" w:rsidRDefault="007F5C58" w:rsidP="007F5C58">
      <w:pPr>
        <w:pStyle w:val="NoSpacing"/>
        <w:rPr>
          <w:color w:val="333333"/>
          <w:shd w:val="clear" w:color="auto" w:fill="FFFFFF"/>
        </w:rPr>
      </w:pPr>
    </w:p>
    <w:p w14:paraId="3B25FE33" w14:textId="77777777" w:rsidR="007F5C58" w:rsidRDefault="007F5C58" w:rsidP="007F5C58">
      <w:pPr>
        <w:pStyle w:val="NoSpacing"/>
        <w:rPr>
          <w:color w:val="333333"/>
          <w:shd w:val="clear" w:color="auto" w:fill="FFFFFF"/>
        </w:rPr>
      </w:pPr>
    </w:p>
    <w:p w14:paraId="3B95BE13" w14:textId="77777777" w:rsidR="007F5C58" w:rsidRPr="004D6585" w:rsidRDefault="007F5C58" w:rsidP="007F5C58">
      <w:pPr>
        <w:pStyle w:val="NoSpacing"/>
      </w:pPr>
      <w:r>
        <w:rPr>
          <w:color w:val="333333"/>
          <w:shd w:val="clear" w:color="auto" w:fill="FFFFFF"/>
        </w:rPr>
        <w:t>13 April 2019</w:t>
      </w:r>
    </w:p>
    <w:p w14:paraId="71277669" w14:textId="54042B88" w:rsidR="006B2F86" w:rsidRPr="007F5C58" w:rsidRDefault="007F5C58" w:rsidP="00E71FC3">
      <w:pPr>
        <w:pStyle w:val="NoSpacing"/>
      </w:pPr>
    </w:p>
    <w:sectPr w:rsidR="006B2F86" w:rsidRPr="007F5C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935ED" w14:textId="77777777" w:rsidR="007F5C58" w:rsidRDefault="007F5C58" w:rsidP="00E71FC3">
      <w:pPr>
        <w:spacing w:after="0" w:line="240" w:lineRule="auto"/>
      </w:pPr>
      <w:r>
        <w:separator/>
      </w:r>
    </w:p>
  </w:endnote>
  <w:endnote w:type="continuationSeparator" w:id="0">
    <w:p w14:paraId="4A541607" w14:textId="77777777" w:rsidR="007F5C58" w:rsidRDefault="007F5C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5FD3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68D63" w14:textId="77777777" w:rsidR="007F5C58" w:rsidRDefault="007F5C58" w:rsidP="00E71FC3">
      <w:pPr>
        <w:spacing w:after="0" w:line="240" w:lineRule="auto"/>
      </w:pPr>
      <w:r>
        <w:separator/>
      </w:r>
    </w:p>
  </w:footnote>
  <w:footnote w:type="continuationSeparator" w:id="0">
    <w:p w14:paraId="603EA268" w14:textId="77777777" w:rsidR="007F5C58" w:rsidRDefault="007F5C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C58"/>
    <w:rsid w:val="001A7C09"/>
    <w:rsid w:val="00577BD5"/>
    <w:rsid w:val="00656CBA"/>
    <w:rsid w:val="006A1F77"/>
    <w:rsid w:val="00733BE7"/>
    <w:rsid w:val="007F5C5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8F855"/>
  <w15:chartTrackingRefBased/>
  <w15:docId w15:val="{DB0210ED-B326-4B48-8B8D-59C8DB663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7F5C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2019-04-13T17:57:00Z</dcterms:created>
  <dcterms:modified xsi:type="dcterms:W3CDTF">2019-04-13T17:58:00Z</dcterms:modified>
</cp:coreProperties>
</file>